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91" w:rsidRPr="00004238" w:rsidRDefault="008C5491" w:rsidP="008C5491">
      <w:pPr>
        <w:jc w:val="center"/>
        <w:rPr>
          <w:rFonts w:ascii="Arial" w:hAnsi="Arial" w:cs="Arial"/>
          <w:sz w:val="32"/>
          <w:szCs w:val="32"/>
        </w:rPr>
      </w:pPr>
      <w:r w:rsidRPr="00004238">
        <w:rPr>
          <w:rFonts w:ascii="Arial" w:hAnsi="Arial" w:cs="Arial"/>
          <w:sz w:val="32"/>
          <w:szCs w:val="32"/>
        </w:rPr>
        <w:t xml:space="preserve">Grelha de Registo – Avaliação Inicial de </w:t>
      </w:r>
      <w:r w:rsidR="00FF49DE">
        <w:rPr>
          <w:rFonts w:ascii="Arial" w:hAnsi="Arial" w:cs="Arial"/>
          <w:sz w:val="32"/>
          <w:szCs w:val="32"/>
        </w:rPr>
        <w:t>Andebol</w:t>
      </w:r>
    </w:p>
    <w:tbl>
      <w:tblPr>
        <w:tblStyle w:val="Tabelacomgrelha"/>
        <w:tblpPr w:leftFromText="141" w:rightFromText="141" w:vertAnchor="text" w:horzAnchor="margin" w:tblpXSpec="center" w:tblpY="63"/>
        <w:tblW w:w="15474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850"/>
        <w:gridCol w:w="992"/>
        <w:gridCol w:w="851"/>
        <w:gridCol w:w="709"/>
        <w:gridCol w:w="850"/>
        <w:gridCol w:w="709"/>
        <w:gridCol w:w="1134"/>
        <w:gridCol w:w="1417"/>
        <w:gridCol w:w="1560"/>
        <w:gridCol w:w="1417"/>
        <w:gridCol w:w="1418"/>
        <w:gridCol w:w="878"/>
      </w:tblGrid>
      <w:tr w:rsidR="00C26D4C" w:rsidRPr="005754EF" w:rsidTr="00EC3F47">
        <w:tc>
          <w:tcPr>
            <w:tcW w:w="2689" w:type="dxa"/>
            <w:gridSpan w:val="2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5" w:type="dxa"/>
            <w:gridSpan w:val="7"/>
            <w:shd w:val="clear" w:color="auto" w:fill="E2EFD9" w:themeFill="accent6" w:themeFillTint="33"/>
          </w:tcPr>
          <w:p w:rsidR="00C26D4C" w:rsidRPr="00C26D4C" w:rsidRDefault="00C26D4C" w:rsidP="002C11E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D4C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5812" w:type="dxa"/>
            <w:gridSpan w:val="4"/>
            <w:shd w:val="clear" w:color="auto" w:fill="DEEAF6" w:themeFill="accent1" w:themeFillTint="33"/>
          </w:tcPr>
          <w:p w:rsidR="00C26D4C" w:rsidRPr="00C26D4C" w:rsidRDefault="00C26D4C" w:rsidP="002C11E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D4C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  <w:tc>
          <w:tcPr>
            <w:tcW w:w="878" w:type="dxa"/>
            <w:vMerge w:val="restart"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Nota</w:t>
            </w:r>
          </w:p>
        </w:tc>
      </w:tr>
      <w:tr w:rsidR="00C26D4C" w:rsidRPr="005754EF" w:rsidTr="00EC3F47">
        <w:trPr>
          <w:trHeight w:val="201"/>
        </w:trPr>
        <w:tc>
          <w:tcPr>
            <w:tcW w:w="2689" w:type="dxa"/>
            <w:gridSpan w:val="2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Exercício</w:t>
            </w:r>
          </w:p>
        </w:tc>
        <w:tc>
          <w:tcPr>
            <w:tcW w:w="6095" w:type="dxa"/>
            <w:gridSpan w:val="7"/>
            <w:shd w:val="clear" w:color="auto" w:fill="E2EFD9" w:themeFill="accent6" w:themeFillTint="33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Situação de Jogo 4+1 X 4+1 em Campo Inteiro. (C1;G)</w:t>
            </w:r>
          </w:p>
        </w:tc>
        <w:tc>
          <w:tcPr>
            <w:tcW w:w="5812" w:type="dxa"/>
            <w:gridSpan w:val="4"/>
            <w:shd w:val="clear" w:color="auto" w:fill="DEEAF6" w:themeFill="accent1" w:themeFillTint="33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Situação de Jogo 4+1 X 4+1 em Campo Inteiro. (C1;G).</w:t>
            </w:r>
          </w:p>
        </w:tc>
        <w:tc>
          <w:tcPr>
            <w:tcW w:w="878" w:type="dxa"/>
            <w:vMerge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D4C" w:rsidRPr="005754EF" w:rsidTr="00EC3F47">
        <w:trPr>
          <w:trHeight w:val="1112"/>
        </w:trPr>
        <w:tc>
          <w:tcPr>
            <w:tcW w:w="562" w:type="dxa"/>
          </w:tcPr>
          <w:p w:rsidR="00C26D4C" w:rsidRPr="008A621A" w:rsidRDefault="00C26D4C" w:rsidP="002C11EC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Nº</w:t>
            </w:r>
          </w:p>
        </w:tc>
        <w:tc>
          <w:tcPr>
            <w:tcW w:w="2127" w:type="dxa"/>
          </w:tcPr>
          <w:p w:rsidR="00C26D4C" w:rsidRPr="008A621A" w:rsidRDefault="00C26D4C" w:rsidP="002C11EC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Nome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Pega da bola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C26D4C" w:rsidRPr="00C26D4C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Armação do braço</w:t>
            </w:r>
            <w:r w:rsidR="00CF5E29">
              <w:rPr>
                <w:rFonts w:ascii="Arial" w:hAnsi="Arial" w:cs="Arial"/>
                <w:sz w:val="18"/>
                <w:szCs w:val="18"/>
              </w:rPr>
              <w:t xml:space="preserve"> (90º)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Passe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Drible em Progressão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Desmarcação</w:t>
            </w:r>
            <w:r w:rsidR="00CF5E29">
              <w:rPr>
                <w:rFonts w:ascii="Arial" w:hAnsi="Arial" w:cs="Arial"/>
                <w:sz w:val="18"/>
                <w:szCs w:val="18"/>
              </w:rPr>
              <w:t xml:space="preserve"> / linhas passe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Remate em salto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C26D4C" w:rsidRPr="00C26D4C" w:rsidRDefault="00C26D4C" w:rsidP="00CF5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Transições </w:t>
            </w:r>
            <w:r w:rsidR="008A621A">
              <w:rPr>
                <w:rFonts w:ascii="Arial" w:hAnsi="Arial" w:cs="Arial"/>
                <w:sz w:val="18"/>
                <w:szCs w:val="18"/>
              </w:rPr>
              <w:t>defesa ataque (Passe e drible</w:t>
            </w:r>
            <w:r w:rsidR="00CF5E2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Ocupação Equilibrada dos Espaços</w:t>
            </w:r>
            <w:r>
              <w:rPr>
                <w:rFonts w:ascii="Arial" w:hAnsi="Arial" w:cs="Arial"/>
                <w:sz w:val="18"/>
                <w:szCs w:val="18"/>
              </w:rPr>
              <w:t xml:space="preserve"> / linhas de passe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fintas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Exploração Vertical</w:t>
            </w:r>
            <w:r>
              <w:rPr>
                <w:rFonts w:ascii="Arial" w:hAnsi="Arial" w:cs="Arial"/>
                <w:sz w:val="18"/>
                <w:szCs w:val="18"/>
              </w:rPr>
              <w:t xml:space="preserve"> (passa/ </w:t>
            </w:r>
            <w:r w:rsidRPr="00C26D4C">
              <w:rPr>
                <w:rFonts w:ascii="Arial" w:hAnsi="Arial" w:cs="Arial"/>
                <w:sz w:val="18"/>
                <w:szCs w:val="18"/>
              </w:rPr>
              <w:t xml:space="preserve">remata) e </w:t>
            </w:r>
            <w:proofErr w:type="gramStart"/>
            <w:r w:rsidRPr="00C26D4C">
              <w:rPr>
                <w:rFonts w:ascii="Arial" w:hAnsi="Arial" w:cs="Arial"/>
                <w:sz w:val="18"/>
                <w:szCs w:val="18"/>
              </w:rPr>
              <w:t>Horizontal</w:t>
            </w:r>
            <w:r>
              <w:rPr>
                <w:rFonts w:ascii="Arial" w:hAnsi="Arial" w:cs="Arial"/>
                <w:sz w:val="18"/>
                <w:szCs w:val="18"/>
              </w:rPr>
              <w:t>(1x1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fintas/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26D4C">
              <w:rPr>
                <w:rFonts w:ascii="Arial" w:hAnsi="Arial" w:cs="Arial"/>
                <w:sz w:val="18"/>
                <w:szCs w:val="18"/>
              </w:rPr>
              <w:t xml:space="preserve"> direção)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C26D4C" w:rsidRPr="00C26D4C" w:rsidRDefault="00C26D4C" w:rsidP="00C26D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Preocupação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Trapéz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26D4C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Desmarca-se,apoia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profundidade</w:t>
            </w:r>
            <w:r w:rsidRPr="00C26D4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C26D4C" w:rsidRPr="00C26D4C" w:rsidRDefault="00C26D4C" w:rsidP="00EC3F47">
            <w:pPr>
              <w:rPr>
                <w:rFonts w:ascii="Arial" w:hAnsi="Arial" w:cs="Arial"/>
                <w:sz w:val="18"/>
                <w:szCs w:val="18"/>
              </w:rPr>
            </w:pPr>
            <w:r w:rsidRPr="00C26D4C">
              <w:rPr>
                <w:rFonts w:ascii="Arial" w:hAnsi="Arial" w:cs="Arial"/>
                <w:sz w:val="18"/>
                <w:szCs w:val="18"/>
              </w:rPr>
              <w:t>Marcação de Controlo (ao jogador c/ bola, desarma e impede remate)</w:t>
            </w:r>
            <w:r w:rsidR="00CF5E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Merge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29F9" w:rsidTr="00084DD4">
        <w:trPr>
          <w:trHeight w:val="20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0CECE" w:themeFill="background2" w:themeFillShade="E6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4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0CECE" w:themeFill="background2" w:themeFillShade="E6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5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6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0CECE" w:themeFill="background2" w:themeFillShade="E6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7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8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0CECE" w:themeFill="background2" w:themeFillShade="E6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9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0CECE" w:themeFill="background2" w:themeFillShade="E6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11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12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14</w:t>
            </w:r>
          </w:p>
        </w:tc>
        <w:tc>
          <w:tcPr>
            <w:tcW w:w="2127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EAAAA" w:themeFill="background2" w:themeFillShade="BF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AEAAAA" w:themeFill="background2" w:themeFillShade="BF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15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16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17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18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19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20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084DD4">
        <w:trPr>
          <w:trHeight w:val="57"/>
        </w:trPr>
        <w:tc>
          <w:tcPr>
            <w:tcW w:w="56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21</w:t>
            </w:r>
          </w:p>
        </w:tc>
        <w:tc>
          <w:tcPr>
            <w:tcW w:w="212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7D446D">
        <w:trPr>
          <w:trHeight w:val="94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 w:rsidRPr="008A621A">
              <w:rPr>
                <w:rFonts w:ascii="Arial" w:hAnsi="Arial" w:cs="Arial"/>
              </w:rPr>
              <w:t>22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  <w:vAlign w:val="center"/>
          </w:tcPr>
          <w:p w:rsidR="00C629F9" w:rsidRPr="000240C5" w:rsidRDefault="00C629F9" w:rsidP="00C629F9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629F9" w:rsidTr="007D446D">
        <w:trPr>
          <w:trHeight w:val="94"/>
        </w:trPr>
        <w:tc>
          <w:tcPr>
            <w:tcW w:w="562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C629F9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C629F9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shd w:val="clear" w:color="auto" w:fill="D5DCE4" w:themeFill="text2" w:themeFillTint="33"/>
          </w:tcPr>
          <w:p w:rsidR="00C629F9" w:rsidRPr="008A621A" w:rsidRDefault="00C629F9" w:rsidP="00C629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</w:t>
            </w:r>
          </w:p>
        </w:tc>
      </w:tr>
    </w:tbl>
    <w:p w:rsidR="008C5491" w:rsidRPr="008C5491" w:rsidRDefault="008C5491" w:rsidP="008A621A">
      <w:pPr>
        <w:rPr>
          <w:rFonts w:ascii="Arial" w:hAnsi="Arial" w:cs="Arial"/>
        </w:rPr>
      </w:pPr>
    </w:p>
    <w:sectPr w:rsidR="008C5491" w:rsidRPr="008C5491" w:rsidSect="008C5491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D53" w:rsidRDefault="00D61D53" w:rsidP="00FD3B76">
      <w:r>
        <w:separator/>
      </w:r>
    </w:p>
  </w:endnote>
  <w:endnote w:type="continuationSeparator" w:id="0">
    <w:p w:rsidR="00D61D53" w:rsidRDefault="00D61D53" w:rsidP="00FD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Rodap"/>
      <w:jc w:val="center"/>
    </w:pPr>
    <w:r w:rsidRPr="00FD3B76"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3D2289F1" wp14:editId="7112B0D9">
          <wp:simplePos x="0" y="0"/>
          <wp:positionH relativeFrom="margin">
            <wp:align>left</wp:align>
          </wp:positionH>
          <wp:positionV relativeFrom="paragraph">
            <wp:posOffset>-165735</wp:posOffset>
          </wp:positionV>
          <wp:extent cx="1362075" cy="433070"/>
          <wp:effectExtent l="0" t="0" r="9525" b="5080"/>
          <wp:wrapTight wrapText="bothSides">
            <wp:wrapPolygon edited="0">
              <wp:start x="0" y="0"/>
              <wp:lineTo x="0" y="20903"/>
              <wp:lineTo x="21449" y="20903"/>
              <wp:lineTo x="21449" y="0"/>
              <wp:lineTo x="0" y="0"/>
            </wp:wrapPolygon>
          </wp:wrapTight>
          <wp:docPr id="8" name="Imagem 8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3B76">
      <w:rPr>
        <w:noProof/>
        <w:lang w:eastAsia="pt-PT"/>
      </w:rPr>
      <w:drawing>
        <wp:anchor distT="0" distB="0" distL="114300" distR="114300" simplePos="0" relativeHeight="251662336" behindDoc="1" locked="0" layoutInCell="1" allowOverlap="1" wp14:anchorId="6BECD263" wp14:editId="77501D51">
          <wp:simplePos x="0" y="0"/>
          <wp:positionH relativeFrom="margin">
            <wp:align>right</wp:align>
          </wp:positionH>
          <wp:positionV relativeFrom="paragraph">
            <wp:posOffset>-161925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9" name="Imagem 9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Prof. Estagiária Marta Santos ESBF 2014/2015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D53" w:rsidRDefault="00D61D53" w:rsidP="00FD3B76">
      <w:r>
        <w:separator/>
      </w:r>
    </w:p>
  </w:footnote>
  <w:footnote w:type="continuationSeparator" w:id="0">
    <w:p w:rsidR="00D61D53" w:rsidRDefault="00D61D53" w:rsidP="00FD3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Cabealho"/>
      <w:ind w:firstLine="0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49AAE0E7" wp14:editId="3B82D3A3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8886825" cy="591185"/>
          <wp:effectExtent l="0" t="0" r="9525" b="0"/>
          <wp:wrapTight wrapText="bothSides">
            <wp:wrapPolygon edited="0">
              <wp:start x="0" y="0"/>
              <wp:lineTo x="0" y="20881"/>
              <wp:lineTo x="21577" y="20881"/>
              <wp:lineTo x="21577" y="0"/>
              <wp:lineTo x="0" y="0"/>
            </wp:wrapPolygon>
          </wp:wrapTight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68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91"/>
    <w:rsid w:val="000E4371"/>
    <w:rsid w:val="0012555E"/>
    <w:rsid w:val="00161F03"/>
    <w:rsid w:val="001624E4"/>
    <w:rsid w:val="0018353D"/>
    <w:rsid w:val="002C11EC"/>
    <w:rsid w:val="00350180"/>
    <w:rsid w:val="003610F6"/>
    <w:rsid w:val="003748E7"/>
    <w:rsid w:val="00462222"/>
    <w:rsid w:val="004B3337"/>
    <w:rsid w:val="005306FE"/>
    <w:rsid w:val="005754EF"/>
    <w:rsid w:val="00597525"/>
    <w:rsid w:val="006B6D2D"/>
    <w:rsid w:val="007111BC"/>
    <w:rsid w:val="00752D68"/>
    <w:rsid w:val="00777356"/>
    <w:rsid w:val="008A621A"/>
    <w:rsid w:val="008C5491"/>
    <w:rsid w:val="00921BA7"/>
    <w:rsid w:val="00973976"/>
    <w:rsid w:val="009960A6"/>
    <w:rsid w:val="009A653C"/>
    <w:rsid w:val="00AA1A95"/>
    <w:rsid w:val="00B26CAB"/>
    <w:rsid w:val="00BB2FD4"/>
    <w:rsid w:val="00BC1DB2"/>
    <w:rsid w:val="00BD3440"/>
    <w:rsid w:val="00C26D4C"/>
    <w:rsid w:val="00C629F9"/>
    <w:rsid w:val="00CF5E29"/>
    <w:rsid w:val="00D61D53"/>
    <w:rsid w:val="00DB1CD8"/>
    <w:rsid w:val="00DD45FA"/>
    <w:rsid w:val="00E16BE0"/>
    <w:rsid w:val="00E9091F"/>
    <w:rsid w:val="00E90D6B"/>
    <w:rsid w:val="00EC3F47"/>
    <w:rsid w:val="00ED29B4"/>
    <w:rsid w:val="00ED7D89"/>
    <w:rsid w:val="00F6712B"/>
    <w:rsid w:val="00FD3B76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D899D-1611-4D6C-BDD4-CA3C452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FD3B76"/>
  </w:style>
  <w:style w:type="paragraph" w:styleId="Rodap">
    <w:name w:val="footer"/>
    <w:basedOn w:val="Normal"/>
    <w:link w:val="Rodap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FD3B76"/>
  </w:style>
  <w:style w:type="paragraph" w:styleId="Ttulo">
    <w:name w:val="Title"/>
    <w:basedOn w:val="Normal"/>
    <w:next w:val="Normal"/>
    <w:link w:val="TtuloCarter"/>
    <w:uiPriority w:val="10"/>
    <w:qFormat/>
    <w:rsid w:val="00161F03"/>
    <w:pPr>
      <w:ind w:firstLine="567"/>
      <w:contextualSpacing/>
    </w:pPr>
    <w:rPr>
      <w:rFonts w:ascii="Calibri" w:eastAsiaTheme="majorEastAsia" w:hAnsi="Calibri" w:cstheme="majorBidi"/>
      <w:spacing w:val="-10"/>
      <w:kern w:val="28"/>
      <w:sz w:val="32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61F03"/>
    <w:rPr>
      <w:rFonts w:ascii="Calibri" w:eastAsiaTheme="majorEastAsia" w:hAnsi="Calibri" w:cstheme="majorBidi"/>
      <w:spacing w:val="-10"/>
      <w:kern w:val="28"/>
      <w:sz w:val="32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61F03"/>
    <w:pPr>
      <w:numPr>
        <w:ilvl w:val="1"/>
      </w:numPr>
      <w:spacing w:after="160" w:line="288" w:lineRule="auto"/>
      <w:ind w:firstLine="567"/>
    </w:pPr>
    <w:rPr>
      <w:rFonts w:asciiTheme="minorHAnsi" w:eastAsiaTheme="minorEastAsia" w:hAnsiTheme="minorHAnsi" w:cstheme="minorBidi"/>
      <w:spacing w:val="15"/>
      <w:sz w:val="28"/>
      <w:szCs w:val="22"/>
      <w:lang w:eastAsia="en-US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61F03"/>
    <w:rPr>
      <w:rFonts w:eastAsiaTheme="minorEastAsia"/>
      <w:spacing w:val="15"/>
      <w:sz w:val="28"/>
    </w:rPr>
  </w:style>
  <w:style w:type="table" w:styleId="Tabelacomgrelha">
    <w:name w:val="Table Grid"/>
    <w:basedOn w:val="Tabelanormal"/>
    <w:uiPriority w:val="39"/>
    <w:rsid w:val="008C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8A621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A621A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ha\Documents\Estagio%20Marta\base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base2</Template>
  <TotalTime>42</TotalTime>
  <Pages>2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User</cp:lastModifiedBy>
  <cp:revision>17</cp:revision>
  <cp:lastPrinted>2014-09-23T15:43:00Z</cp:lastPrinted>
  <dcterms:created xsi:type="dcterms:W3CDTF">2014-09-20T19:00:00Z</dcterms:created>
  <dcterms:modified xsi:type="dcterms:W3CDTF">2015-10-27T08:53:00Z</dcterms:modified>
</cp:coreProperties>
</file>